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5A56" w14:textId="5AB144A1" w:rsidR="00725547" w:rsidRDefault="00725547" w:rsidP="007255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SCHYLESTON</w:t>
      </w:r>
      <w:r>
        <w:rPr>
          <w:rFonts w:cs="Times New Roman"/>
          <w:szCs w:val="24"/>
        </w:rPr>
        <w:t xml:space="preserve">         (fl.1411)</w:t>
      </w:r>
    </w:p>
    <w:p w14:paraId="256A9BAA" w14:textId="77777777" w:rsidR="00725547" w:rsidRDefault="00725547" w:rsidP="007255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5E29D81" w14:textId="77777777" w:rsidR="00725547" w:rsidRDefault="00725547" w:rsidP="00725547">
      <w:pPr>
        <w:pStyle w:val="NoSpacing"/>
        <w:rPr>
          <w:rFonts w:cs="Times New Roman"/>
          <w:szCs w:val="24"/>
        </w:rPr>
      </w:pPr>
    </w:p>
    <w:p w14:paraId="61C1220C" w14:textId="77777777" w:rsidR="00725547" w:rsidRDefault="00725547" w:rsidP="00725547">
      <w:pPr>
        <w:pStyle w:val="NoSpacing"/>
        <w:rPr>
          <w:rFonts w:cs="Times New Roman"/>
          <w:szCs w:val="24"/>
        </w:rPr>
      </w:pPr>
    </w:p>
    <w:p w14:paraId="49440B70" w14:textId="103DF5D5" w:rsidR="00725547" w:rsidRDefault="00725547" w:rsidP="007255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9 May1411</w:t>
      </w:r>
      <w:r>
        <w:rPr>
          <w:rFonts w:cs="Times New Roman"/>
          <w:szCs w:val="24"/>
        </w:rPr>
        <w:tab/>
        <w:t>He was ordained to his first tonsure in Kingsbridge.</w:t>
      </w:r>
    </w:p>
    <w:p w14:paraId="5277A2CD" w14:textId="77777777" w:rsidR="00725547" w:rsidRDefault="00725547" w:rsidP="007255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2AC0C991" w14:textId="77777777" w:rsidR="00B21907" w:rsidRDefault="00B21907" w:rsidP="00B21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Dec.1413</w:t>
      </w:r>
      <w:r>
        <w:rPr>
          <w:rFonts w:cs="Times New Roman"/>
          <w:szCs w:val="24"/>
        </w:rPr>
        <w:tab/>
        <w:t>He was ordained to his first tonsure.</w:t>
      </w:r>
    </w:p>
    <w:p w14:paraId="41019ACA" w14:textId="77777777" w:rsidR="00B21907" w:rsidRDefault="00B21907" w:rsidP="00B21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2C4694A2" w14:textId="77777777" w:rsidR="00B21907" w:rsidRDefault="00B21907" w:rsidP="00725547">
      <w:pPr>
        <w:pStyle w:val="NoSpacing"/>
        <w:rPr>
          <w:rFonts w:cs="Times New Roman"/>
          <w:szCs w:val="24"/>
        </w:rPr>
      </w:pPr>
    </w:p>
    <w:p w14:paraId="52AD6784" w14:textId="77777777" w:rsidR="00725547" w:rsidRDefault="00725547" w:rsidP="00725547">
      <w:pPr>
        <w:pStyle w:val="NoSpacing"/>
        <w:rPr>
          <w:rFonts w:cs="Times New Roman"/>
          <w:szCs w:val="24"/>
        </w:rPr>
      </w:pPr>
    </w:p>
    <w:p w14:paraId="61691302" w14:textId="77777777" w:rsidR="00725547" w:rsidRDefault="00725547" w:rsidP="00725547">
      <w:pPr>
        <w:pStyle w:val="NoSpacing"/>
        <w:rPr>
          <w:rFonts w:cs="Times New Roman"/>
          <w:szCs w:val="24"/>
        </w:rPr>
      </w:pPr>
    </w:p>
    <w:p w14:paraId="170B2EB0" w14:textId="77777777" w:rsidR="00725547" w:rsidRDefault="00725547" w:rsidP="007255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1A9ACC8E" w14:textId="39009115" w:rsidR="00B21907" w:rsidRPr="002F0FCE" w:rsidRDefault="00B21907" w:rsidP="007255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December 2023</w:t>
      </w:r>
    </w:p>
    <w:p w14:paraId="3D45AB93" w14:textId="230ACC30" w:rsidR="00BA00AB" w:rsidRPr="00725547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7255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E7895" w14:textId="77777777" w:rsidR="00E33431" w:rsidRDefault="00E33431" w:rsidP="009139A6">
      <w:r>
        <w:separator/>
      </w:r>
    </w:p>
  </w:endnote>
  <w:endnote w:type="continuationSeparator" w:id="0">
    <w:p w14:paraId="0235F449" w14:textId="77777777" w:rsidR="00E33431" w:rsidRDefault="00E334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80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62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77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23E8" w14:textId="77777777" w:rsidR="00E33431" w:rsidRDefault="00E33431" w:rsidP="009139A6">
      <w:r>
        <w:separator/>
      </w:r>
    </w:p>
  </w:footnote>
  <w:footnote w:type="continuationSeparator" w:id="0">
    <w:p w14:paraId="411756BB" w14:textId="77777777" w:rsidR="00E33431" w:rsidRDefault="00E334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91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0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47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47"/>
    <w:rsid w:val="000666E0"/>
    <w:rsid w:val="002510B7"/>
    <w:rsid w:val="005C130B"/>
    <w:rsid w:val="00725547"/>
    <w:rsid w:val="00826F5C"/>
    <w:rsid w:val="009139A6"/>
    <w:rsid w:val="009448BB"/>
    <w:rsid w:val="00947624"/>
    <w:rsid w:val="00A3176C"/>
    <w:rsid w:val="00AE65F8"/>
    <w:rsid w:val="00B21907"/>
    <w:rsid w:val="00BA00AB"/>
    <w:rsid w:val="00CB4ED9"/>
    <w:rsid w:val="00E3343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3C2E0"/>
  <w15:chartTrackingRefBased/>
  <w15:docId w15:val="{EF6BC22F-DC00-4BAE-AE55-CD82C04C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2022-12-06T13:15:00Z</dcterms:created>
  <dcterms:modified xsi:type="dcterms:W3CDTF">2023-12-29T19:09:00Z</dcterms:modified>
</cp:coreProperties>
</file>